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9C650" w14:textId="77777777" w:rsidR="00F535F6" w:rsidRDefault="00F535F6" w:rsidP="00F535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Thomas de BERKELEY</w:t>
      </w:r>
      <w:r>
        <w:rPr>
          <w:rFonts w:cs="Times New Roman"/>
          <w:szCs w:val="24"/>
        </w:rPr>
        <w:t xml:space="preserve">         (d.ca.1417)</w:t>
      </w:r>
    </w:p>
    <w:p w14:paraId="2F99BB16" w14:textId="77777777" w:rsidR="00F535F6" w:rsidRDefault="00F535F6" w:rsidP="00F535F6">
      <w:pPr>
        <w:pStyle w:val="NoSpacing"/>
        <w:rPr>
          <w:rFonts w:cs="Times New Roman"/>
          <w:szCs w:val="24"/>
        </w:rPr>
      </w:pPr>
    </w:p>
    <w:p w14:paraId="37AB1488" w14:textId="77777777" w:rsidR="00F535F6" w:rsidRDefault="00F535F6" w:rsidP="00F535F6">
      <w:pPr>
        <w:pStyle w:val="NoSpacing"/>
        <w:rPr>
          <w:rFonts w:cs="Times New Roman"/>
          <w:szCs w:val="24"/>
        </w:rPr>
      </w:pPr>
    </w:p>
    <w:p w14:paraId="393F8192" w14:textId="77777777" w:rsidR="00F535F6" w:rsidRDefault="00F535F6" w:rsidP="00F535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Jul.</w:t>
      </w:r>
      <w:r>
        <w:rPr>
          <w:rFonts w:cs="Times New Roman"/>
          <w:szCs w:val="24"/>
        </w:rPr>
        <w:tab/>
        <w:t>1417</w:t>
      </w:r>
      <w:r>
        <w:rPr>
          <w:rFonts w:cs="Times New Roman"/>
          <w:szCs w:val="24"/>
        </w:rPr>
        <w:tab/>
        <w:t>The Escheators of Gloucestershire, Somerset &amp; Dorset, Cornwall, Devon</w:t>
      </w:r>
    </w:p>
    <w:p w14:paraId="545A818C" w14:textId="77777777" w:rsidR="00F535F6" w:rsidRDefault="00F535F6" w:rsidP="00F535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Wiltshire were ordered to take his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into the King’s hands, as he had</w:t>
      </w:r>
    </w:p>
    <w:p w14:paraId="2F28CAF3" w14:textId="77777777" w:rsidR="00F535F6" w:rsidRDefault="00F535F6" w:rsidP="00F535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recently </w:t>
      </w:r>
      <w:proofErr w:type="gramStart"/>
      <w:r>
        <w:rPr>
          <w:rFonts w:cs="Times New Roman"/>
          <w:szCs w:val="24"/>
        </w:rPr>
        <w:t>died, and</w:t>
      </w:r>
      <w:proofErr w:type="gramEnd"/>
      <w:r>
        <w:rPr>
          <w:rFonts w:cs="Times New Roman"/>
          <w:szCs w:val="24"/>
        </w:rPr>
        <w:t xml:space="preserve"> inquire into his heir.</w:t>
      </w:r>
    </w:p>
    <w:p w14:paraId="4AFEA61E" w14:textId="77777777" w:rsidR="00F535F6" w:rsidRDefault="00F535F6" w:rsidP="00F535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1417-22 p.195)</w:t>
      </w:r>
    </w:p>
    <w:p w14:paraId="26379E92" w14:textId="77777777" w:rsidR="00F535F6" w:rsidRDefault="00F535F6" w:rsidP="00F535F6">
      <w:pPr>
        <w:pStyle w:val="NoSpacing"/>
        <w:rPr>
          <w:rFonts w:cs="Times New Roman"/>
          <w:szCs w:val="24"/>
        </w:rPr>
      </w:pPr>
    </w:p>
    <w:p w14:paraId="3ECB206E" w14:textId="77777777" w:rsidR="00F535F6" w:rsidRDefault="00F535F6" w:rsidP="00F535F6">
      <w:pPr>
        <w:pStyle w:val="NoSpacing"/>
        <w:rPr>
          <w:rFonts w:cs="Times New Roman"/>
          <w:szCs w:val="24"/>
        </w:rPr>
      </w:pPr>
    </w:p>
    <w:p w14:paraId="11A7EA30" w14:textId="77777777" w:rsidR="00F535F6" w:rsidRDefault="00F535F6" w:rsidP="00F535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June 2025</w:t>
      </w:r>
    </w:p>
    <w:p w14:paraId="2161112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F7715" w14:textId="77777777" w:rsidR="00F535F6" w:rsidRDefault="00F535F6" w:rsidP="009139A6">
      <w:r>
        <w:separator/>
      </w:r>
    </w:p>
  </w:endnote>
  <w:endnote w:type="continuationSeparator" w:id="0">
    <w:p w14:paraId="28FA9E08" w14:textId="77777777" w:rsidR="00F535F6" w:rsidRDefault="00F535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77A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6B7B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638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5A8EA" w14:textId="77777777" w:rsidR="00F535F6" w:rsidRDefault="00F535F6" w:rsidP="009139A6">
      <w:r>
        <w:separator/>
      </w:r>
    </w:p>
  </w:footnote>
  <w:footnote w:type="continuationSeparator" w:id="0">
    <w:p w14:paraId="17AB3957" w14:textId="77777777" w:rsidR="00F535F6" w:rsidRDefault="00F535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8A4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361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63E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5F6"/>
    <w:rsid w:val="000666E0"/>
    <w:rsid w:val="000A2E7A"/>
    <w:rsid w:val="001307AC"/>
    <w:rsid w:val="00190DFA"/>
    <w:rsid w:val="002510B7"/>
    <w:rsid w:val="00270799"/>
    <w:rsid w:val="002737D5"/>
    <w:rsid w:val="00357E4A"/>
    <w:rsid w:val="005B721E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5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11A20"/>
  <w15:chartTrackingRefBased/>
  <w15:docId w15:val="{34D29DBC-9FB8-40D2-9C42-13427A4F3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2025-06-22T19:04:00Z</dcterms:created>
  <dcterms:modified xsi:type="dcterms:W3CDTF">2025-06-22T19:04:00Z</dcterms:modified>
</cp:coreProperties>
</file>